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1657" w14:textId="27359ED3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OFFYNGTON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F1AD6D9" w14:textId="5E34AFE3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Pilton.</w:t>
      </w:r>
    </w:p>
    <w:p w14:paraId="3490F91F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1FB38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F6ED5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484BB2E7" w14:textId="5882223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>Rutland.</w:t>
      </w:r>
    </w:p>
    <w:p w14:paraId="1B1B1360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78C2F9FA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FCDD2F" w14:textId="77777777" w:rsidR="005B0AF7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E4D8A" w14:textId="77777777" w:rsidR="005B0AF7" w:rsidRPr="00680D2B" w:rsidRDefault="005B0AF7" w:rsidP="005B0A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2982B23C" w14:textId="7CB1452D" w:rsidR="00BA00AB" w:rsidRPr="005B0AF7" w:rsidRDefault="00BA00AB" w:rsidP="005B0A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BA00AB" w:rsidRPr="005B0A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84AE" w14:textId="77777777" w:rsidR="005B0AF7" w:rsidRDefault="005B0AF7" w:rsidP="009139A6">
      <w:r>
        <w:separator/>
      </w:r>
    </w:p>
  </w:endnote>
  <w:endnote w:type="continuationSeparator" w:id="0">
    <w:p w14:paraId="06FC16AA" w14:textId="77777777" w:rsidR="005B0AF7" w:rsidRDefault="005B0A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FF9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4E8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C2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C7C8B" w14:textId="77777777" w:rsidR="005B0AF7" w:rsidRDefault="005B0AF7" w:rsidP="009139A6">
      <w:r>
        <w:separator/>
      </w:r>
    </w:p>
  </w:footnote>
  <w:footnote w:type="continuationSeparator" w:id="0">
    <w:p w14:paraId="21B48C4B" w14:textId="77777777" w:rsidR="005B0AF7" w:rsidRDefault="005B0A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A9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DB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6B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F7"/>
    <w:rsid w:val="000666E0"/>
    <w:rsid w:val="002510B7"/>
    <w:rsid w:val="005B0AF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97EB0"/>
  <w15:chartTrackingRefBased/>
  <w15:docId w15:val="{0CD42AAF-7AA2-4329-8A0B-6A868C80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2021-05-04T18:26:00Z</dcterms:created>
  <dcterms:modified xsi:type="dcterms:W3CDTF">2021-05-04T18:28:00Z</dcterms:modified>
</cp:coreProperties>
</file>